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0528" w14:textId="77777777" w:rsidR="00365DDF" w:rsidRDefault="00365DDF" w:rsidP="00365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WARDE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349DC026" w14:textId="77777777" w:rsidR="00365DDF" w:rsidRDefault="00365DDF" w:rsidP="00365DDF">
      <w:pPr>
        <w:pStyle w:val="NoSpacing"/>
        <w:rPr>
          <w:rFonts w:cs="Times New Roman"/>
          <w:szCs w:val="24"/>
        </w:rPr>
      </w:pPr>
    </w:p>
    <w:p w14:paraId="22E14BF2" w14:textId="77777777" w:rsidR="00365DDF" w:rsidRDefault="00365DDF" w:rsidP="00365DDF">
      <w:pPr>
        <w:pStyle w:val="NoSpacing"/>
        <w:rPr>
          <w:rFonts w:cs="Times New Roman"/>
          <w:szCs w:val="24"/>
        </w:rPr>
      </w:pPr>
    </w:p>
    <w:p w14:paraId="382B4A19" w14:textId="77777777" w:rsidR="00365DDF" w:rsidRDefault="00365DDF" w:rsidP="00365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cousin of John </w:t>
      </w:r>
      <w:proofErr w:type="spellStart"/>
      <w:r>
        <w:rPr>
          <w:rFonts w:cs="Times New Roman"/>
          <w:szCs w:val="24"/>
        </w:rPr>
        <w:t>Druell</w:t>
      </w:r>
      <w:proofErr w:type="spellEnd"/>
      <w:r>
        <w:rPr>
          <w:rFonts w:cs="Times New Roman"/>
          <w:szCs w:val="24"/>
        </w:rPr>
        <w:t xml:space="preserve">, Canon and Treasurer of </w:t>
      </w:r>
      <w:proofErr w:type="spellStart"/>
      <w:proofErr w:type="gramStart"/>
      <w:r>
        <w:rPr>
          <w:rFonts w:cs="Times New Roman"/>
          <w:szCs w:val="24"/>
        </w:rPr>
        <w:t>St.Paul’s</w:t>
      </w:r>
      <w:proofErr w:type="spellEnd"/>
      <w:proofErr w:type="gramEnd"/>
      <w:r>
        <w:rPr>
          <w:rFonts w:cs="Times New Roman"/>
          <w:szCs w:val="24"/>
        </w:rPr>
        <w:t>(q.v.).    (C.C.R. 1461-68 p.435)</w:t>
      </w:r>
    </w:p>
    <w:p w14:paraId="6FC669FC" w14:textId="77777777" w:rsidR="00365DDF" w:rsidRDefault="00365DDF" w:rsidP="00365DDF">
      <w:pPr>
        <w:pStyle w:val="NoSpacing"/>
        <w:rPr>
          <w:rFonts w:cs="Times New Roman"/>
          <w:szCs w:val="24"/>
        </w:rPr>
      </w:pPr>
    </w:p>
    <w:p w14:paraId="29DCDEA3" w14:textId="77777777" w:rsidR="00365DDF" w:rsidRDefault="00365DDF" w:rsidP="00365DDF">
      <w:pPr>
        <w:pStyle w:val="NoSpacing"/>
        <w:rPr>
          <w:rFonts w:cs="Times New Roman"/>
          <w:szCs w:val="24"/>
        </w:rPr>
      </w:pPr>
    </w:p>
    <w:p w14:paraId="1955D0E2" w14:textId="77777777" w:rsidR="00365DDF" w:rsidRDefault="00365DDF" w:rsidP="00365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May1466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Druell</w:t>
      </w:r>
      <w:proofErr w:type="spellEnd"/>
      <w:r>
        <w:rPr>
          <w:rFonts w:cs="Times New Roman"/>
          <w:szCs w:val="24"/>
        </w:rPr>
        <w:t xml:space="preserve"> gifted him and </w:t>
      </w:r>
      <w:proofErr w:type="spellStart"/>
      <w:r>
        <w:rPr>
          <w:rFonts w:cs="Times New Roman"/>
          <w:szCs w:val="24"/>
        </w:rPr>
        <w:t>Lawrrencce</w:t>
      </w:r>
      <w:proofErr w:type="spellEnd"/>
      <w:r>
        <w:rPr>
          <w:rFonts w:cs="Times New Roman"/>
          <w:szCs w:val="24"/>
        </w:rPr>
        <w:t xml:space="preserve"> Warde(q.v.) his goods, jewels,</w:t>
      </w:r>
    </w:p>
    <w:p w14:paraId="0C3B3463" w14:textId="77777777" w:rsidR="00365DDF" w:rsidRDefault="00365DDF" w:rsidP="00365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utensils and chattels.   (C.C.R. 1461-68 p.435)</w:t>
      </w:r>
    </w:p>
    <w:p w14:paraId="56557BFA" w14:textId="77777777" w:rsidR="00365DDF" w:rsidRDefault="00365DDF" w:rsidP="00365DDF">
      <w:pPr>
        <w:pStyle w:val="NoSpacing"/>
        <w:rPr>
          <w:rFonts w:cs="Times New Roman"/>
          <w:szCs w:val="24"/>
        </w:rPr>
      </w:pPr>
    </w:p>
    <w:p w14:paraId="288200A3" w14:textId="77777777" w:rsidR="00365DDF" w:rsidRDefault="00365DDF" w:rsidP="00365DDF">
      <w:pPr>
        <w:pStyle w:val="NoSpacing"/>
        <w:rPr>
          <w:rFonts w:cs="Times New Roman"/>
          <w:szCs w:val="24"/>
        </w:rPr>
      </w:pPr>
    </w:p>
    <w:p w14:paraId="1E5F2663" w14:textId="77777777" w:rsidR="00365DDF" w:rsidRDefault="00365DDF" w:rsidP="00365D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August 2023</w:t>
      </w:r>
    </w:p>
    <w:p w14:paraId="464716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AE1F" w14:textId="77777777" w:rsidR="00365DDF" w:rsidRDefault="00365DDF" w:rsidP="009139A6">
      <w:r>
        <w:separator/>
      </w:r>
    </w:p>
  </w:endnote>
  <w:endnote w:type="continuationSeparator" w:id="0">
    <w:p w14:paraId="2C58A0C5" w14:textId="77777777" w:rsidR="00365DDF" w:rsidRDefault="00365D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B1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1B6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B52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8F63F" w14:textId="77777777" w:rsidR="00365DDF" w:rsidRDefault="00365DDF" w:rsidP="009139A6">
      <w:r>
        <w:separator/>
      </w:r>
    </w:p>
  </w:footnote>
  <w:footnote w:type="continuationSeparator" w:id="0">
    <w:p w14:paraId="0EFCFD96" w14:textId="77777777" w:rsidR="00365DDF" w:rsidRDefault="00365D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27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58A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2E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DDF"/>
    <w:rsid w:val="000666E0"/>
    <w:rsid w:val="002510B7"/>
    <w:rsid w:val="00365DD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260E3"/>
  <w15:chartTrackingRefBased/>
  <w15:docId w15:val="{389F67F0-A7C7-408A-8FD7-D585AA68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2023-08-09T14:06:00Z</dcterms:created>
  <dcterms:modified xsi:type="dcterms:W3CDTF">2023-08-09T14:07:00Z</dcterms:modified>
</cp:coreProperties>
</file>